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5AB2FF07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8135D8">
        <w:rPr>
          <w:rFonts w:cs="Arial"/>
        </w:rPr>
        <w:t>4301-0032/2025</w:t>
      </w:r>
      <w:bookmarkStart w:id="0" w:name="_GoBack"/>
      <w:bookmarkEnd w:id="0"/>
    </w:p>
    <w:p w14:paraId="7080A057" w14:textId="75F92435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</w:t>
      </w:r>
      <w:r w:rsidR="008619C6">
        <w:rPr>
          <w:rFonts w:cs="Arial"/>
        </w:rPr>
        <w:t>5</w:t>
      </w:r>
      <w:r w:rsidR="003D750B">
        <w:rPr>
          <w:rFonts w:cs="Arial"/>
        </w:rPr>
        <w:t>-</w:t>
      </w:r>
      <w:r w:rsidR="008619C6">
        <w:rPr>
          <w:rFonts w:cs="Arial"/>
        </w:rPr>
        <w:t>411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B45FE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135D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135D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616FF27" w:rsidR="00C0552D" w:rsidRPr="009F4AF4" w:rsidRDefault="008135D8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05FC1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35D8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19C6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B5CF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DB413-EE4C-4A0C-AC51-4C05ACF3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20</TotalTime>
  <Pages>1</Pages>
  <Words>115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2016-06-20T06:30:00Z</cp:lastPrinted>
  <dcterms:created xsi:type="dcterms:W3CDTF">2018-07-24T11:48:00Z</dcterms:created>
  <dcterms:modified xsi:type="dcterms:W3CDTF">2025-12-10T09:23:00Z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